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1872B" w14:textId="77777777" w:rsidR="00FB6A3F" w:rsidRPr="00D87BBD" w:rsidRDefault="001050EA" w:rsidP="00A604DE">
      <w:pPr>
        <w:pStyle w:val="Logo"/>
        <w:rPr>
          <w:lang w:val="ru-RU"/>
        </w:rPr>
      </w:pPr>
      <w:bookmarkStart w:id="0" w:name="_Hlk219331263"/>
      <w:r>
        <w:drawing>
          <wp:inline distT="0" distB="0" distL="0" distR="0" wp14:anchorId="3F8879E7" wp14:editId="71B976CB">
            <wp:extent cx="1320800" cy="365646"/>
            <wp:effectExtent l="0" t="0" r="0" b="3175"/>
            <wp:docPr id="73341430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414301" name="Рисунок 73341430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854" cy="398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B5377" w14:textId="77777777" w:rsidR="006F24BF" w:rsidRDefault="006F24BF" w:rsidP="00DF3134">
      <w:pPr>
        <w:pStyle w:val="Line"/>
      </w:pPr>
    </w:p>
    <w:tbl>
      <w:tblPr>
        <w:tblStyle w:val="ac"/>
        <w:tblW w:w="8930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0"/>
      </w:tblGrid>
      <w:tr w:rsidR="00332CE0" w:rsidRPr="006F348B" w14:paraId="207DB847" w14:textId="77777777" w:rsidTr="00210206">
        <w:trPr>
          <w:cantSplit/>
          <w:trHeight w:hRule="exact" w:val="1587"/>
        </w:trPr>
        <w:tc>
          <w:tcPr>
            <w:tcW w:w="8930" w:type="dxa"/>
            <w:vAlign w:val="center"/>
          </w:tcPr>
          <w:p w14:paraId="368D49C2" w14:textId="77777777" w:rsidR="0009244B" w:rsidRDefault="0009244B" w:rsidP="00A604DE">
            <w:pPr>
              <w:pStyle w:val="Title1"/>
              <w:rPr>
                <w:sz w:val="36"/>
                <w:szCs w:val="36"/>
              </w:rPr>
            </w:pPr>
            <w:bookmarkStart w:id="1" w:name="_Hlk219331423"/>
            <w:bookmarkEnd w:id="0"/>
            <w:r w:rsidRPr="0009244B">
              <w:rPr>
                <w:sz w:val="36"/>
                <w:szCs w:val="36"/>
              </w:rPr>
              <w:t>И.</w:t>
            </w:r>
            <w:r>
              <w:rPr>
                <w:sz w:val="36"/>
                <w:szCs w:val="36"/>
              </w:rPr>
              <w:t xml:space="preserve"> </w:t>
            </w:r>
            <w:r w:rsidRPr="0009244B">
              <w:rPr>
                <w:sz w:val="36"/>
                <w:szCs w:val="36"/>
              </w:rPr>
              <w:t>О. Фамилия, И.</w:t>
            </w:r>
            <w:r>
              <w:rPr>
                <w:sz w:val="36"/>
                <w:szCs w:val="36"/>
              </w:rPr>
              <w:t xml:space="preserve"> </w:t>
            </w:r>
            <w:r w:rsidRPr="0009244B">
              <w:rPr>
                <w:sz w:val="36"/>
                <w:szCs w:val="36"/>
              </w:rPr>
              <w:t xml:space="preserve">О. Фамилия, </w:t>
            </w:r>
          </w:p>
          <w:p w14:paraId="351A01E6" w14:textId="22587500" w:rsidR="00332CE0" w:rsidRPr="0009244B" w:rsidRDefault="0009244B" w:rsidP="00A604DE">
            <w:pPr>
              <w:pStyle w:val="Title1"/>
              <w:rPr>
                <w:sz w:val="36"/>
                <w:szCs w:val="36"/>
              </w:rPr>
            </w:pPr>
            <w:r w:rsidRPr="0009244B">
              <w:rPr>
                <w:sz w:val="36"/>
                <w:szCs w:val="36"/>
              </w:rPr>
              <w:t>И.</w:t>
            </w:r>
            <w:r>
              <w:rPr>
                <w:sz w:val="36"/>
                <w:szCs w:val="36"/>
              </w:rPr>
              <w:t xml:space="preserve"> </w:t>
            </w:r>
            <w:r w:rsidRPr="0009244B">
              <w:rPr>
                <w:sz w:val="36"/>
                <w:szCs w:val="36"/>
              </w:rPr>
              <w:t>О. Фамилия</w:t>
            </w:r>
          </w:p>
          <w:p w14:paraId="41C793CB" w14:textId="77777777" w:rsidR="00332CE0" w:rsidRPr="006F348B" w:rsidRDefault="00332CE0" w:rsidP="00A604DE">
            <w:pPr>
              <w:pStyle w:val="Title1"/>
            </w:pPr>
          </w:p>
        </w:tc>
      </w:tr>
      <w:tr w:rsidR="00332CE0" w14:paraId="26E8BADD" w14:textId="77777777" w:rsidTr="00210206">
        <w:trPr>
          <w:cantSplit/>
          <w:trHeight w:hRule="exact" w:val="4708"/>
        </w:trPr>
        <w:tc>
          <w:tcPr>
            <w:tcW w:w="8930" w:type="dxa"/>
            <w:vAlign w:val="center"/>
          </w:tcPr>
          <w:p w14:paraId="7199AA29" w14:textId="6C98A3BB" w:rsidR="00332CE0" w:rsidRPr="00210206" w:rsidRDefault="0009244B" w:rsidP="00A604DE">
            <w:pPr>
              <w:pStyle w:val="Title1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Название</w:t>
            </w:r>
          </w:p>
          <w:p w14:paraId="2F21CCB9" w14:textId="61B27EE0" w:rsidR="00332CE0" w:rsidRPr="00210206" w:rsidRDefault="00332CE0" w:rsidP="00A604DE">
            <w:pPr>
              <w:pStyle w:val="Title1"/>
              <w:rPr>
                <w:sz w:val="40"/>
                <w:szCs w:val="40"/>
              </w:rPr>
            </w:pPr>
          </w:p>
          <w:p w14:paraId="3EB7A95A" w14:textId="6C3539BF" w:rsidR="00332CE0" w:rsidRDefault="00332CE0" w:rsidP="00A604DE">
            <w:pPr>
              <w:pStyle w:val="Author"/>
            </w:pPr>
          </w:p>
        </w:tc>
      </w:tr>
      <w:tr w:rsidR="008A7076" w14:paraId="0513A8DA" w14:textId="77777777" w:rsidTr="00210206">
        <w:trPr>
          <w:cantSplit/>
          <w:trHeight w:hRule="exact" w:val="5551"/>
        </w:trPr>
        <w:tc>
          <w:tcPr>
            <w:tcW w:w="8930" w:type="dxa"/>
            <w:vAlign w:val="center"/>
          </w:tcPr>
          <w:p w14:paraId="257469A7" w14:textId="50F536B1" w:rsidR="008A7076" w:rsidRDefault="00ED0FE5" w:rsidP="00A604DE">
            <w:pPr>
              <w:pStyle w:val="Title1"/>
            </w:pPr>
            <w:r w:rsidRPr="00ED0FE5">
              <w:drawing>
                <wp:anchor distT="0" distB="0" distL="114300" distR="114300" simplePos="0" relativeHeight="251659264" behindDoc="1" locked="1" layoutInCell="1" allowOverlap="1" wp14:anchorId="2AE72FAD" wp14:editId="3CD1367B">
                  <wp:simplePos x="0" y="0"/>
                  <wp:positionH relativeFrom="page">
                    <wp:posOffset>-353695</wp:posOffset>
                  </wp:positionH>
                  <wp:positionV relativeFrom="page">
                    <wp:posOffset>-693420</wp:posOffset>
                  </wp:positionV>
                  <wp:extent cx="6380480" cy="2983865"/>
                  <wp:effectExtent l="0" t="0" r="1270" b="6985"/>
                  <wp:wrapNone/>
                  <wp:docPr id="157825284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825284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0480" cy="2983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7928376" w14:textId="77777777" w:rsidR="008A7076" w:rsidRDefault="008A7076" w:rsidP="00A604DE">
            <w:pPr>
              <w:pStyle w:val="Title1"/>
            </w:pPr>
          </w:p>
          <w:p w14:paraId="14F04E4B" w14:textId="77777777" w:rsidR="008A7076" w:rsidRDefault="008A7076" w:rsidP="00A604DE">
            <w:pPr>
              <w:pStyle w:val="Title1"/>
            </w:pPr>
          </w:p>
          <w:p w14:paraId="0F759996" w14:textId="77777777" w:rsidR="008A7076" w:rsidRDefault="008A7076" w:rsidP="00A604DE">
            <w:pPr>
              <w:pStyle w:val="Title1"/>
            </w:pPr>
          </w:p>
          <w:p w14:paraId="4BE5F648" w14:textId="77777777" w:rsidR="008A7076" w:rsidRDefault="008A7076" w:rsidP="00A604DE">
            <w:pPr>
              <w:pStyle w:val="Title1"/>
            </w:pPr>
          </w:p>
          <w:p w14:paraId="513EB987" w14:textId="48CB3FFC" w:rsidR="008A7076" w:rsidRPr="00A604DE" w:rsidRDefault="00A604DE" w:rsidP="00A604DE">
            <w:pPr>
              <w:pStyle w:val="Title1"/>
              <w:rPr>
                <w:rFonts w:ascii="Arial" w:hAnsi="Arial" w:cs="Arial"/>
                <w:sz w:val="36"/>
                <w:szCs w:val="36"/>
              </w:rPr>
            </w:pPr>
            <w:r w:rsidRPr="00A604DE">
              <w:rPr>
                <w:rFonts w:ascii="Arial" w:hAnsi="Arial" w:cs="Arial"/>
                <w:caps w:val="0"/>
                <w:sz w:val="36"/>
                <w:szCs w:val="36"/>
              </w:rPr>
              <w:t>Санкт-</w:t>
            </w:r>
            <w:r>
              <w:rPr>
                <w:rFonts w:ascii="Arial" w:hAnsi="Arial" w:cs="Arial"/>
                <w:caps w:val="0"/>
                <w:sz w:val="36"/>
                <w:szCs w:val="36"/>
              </w:rPr>
              <w:t>П</w:t>
            </w:r>
            <w:r w:rsidRPr="00A604DE">
              <w:rPr>
                <w:rFonts w:ascii="Arial" w:hAnsi="Arial" w:cs="Arial"/>
                <w:caps w:val="0"/>
                <w:sz w:val="36"/>
                <w:szCs w:val="36"/>
              </w:rPr>
              <w:t>етербург</w:t>
            </w:r>
          </w:p>
          <w:p w14:paraId="0ECDB7DF" w14:textId="541F53A7" w:rsidR="008A7076" w:rsidRDefault="008A7076" w:rsidP="00A604DE">
            <w:pPr>
              <w:pStyle w:val="Title1"/>
            </w:pPr>
            <w:r w:rsidRPr="00A604DE">
              <w:rPr>
                <w:rFonts w:ascii="Arial" w:hAnsi="Arial" w:cs="Arial"/>
                <w:sz w:val="36"/>
                <w:szCs w:val="36"/>
              </w:rPr>
              <w:t>20</w:t>
            </w:r>
            <w:r w:rsidR="0009244B">
              <w:rPr>
                <w:rFonts w:ascii="Arial" w:hAnsi="Arial" w:cs="Arial"/>
                <w:sz w:val="36"/>
                <w:szCs w:val="36"/>
              </w:rPr>
              <w:t>26</w:t>
            </w:r>
          </w:p>
        </w:tc>
      </w:tr>
      <w:bookmarkEnd w:id="1"/>
    </w:tbl>
    <w:p w14:paraId="2143E6EE" w14:textId="77777777" w:rsidR="00ED0FE5" w:rsidRPr="00ED0FE5" w:rsidRDefault="00ED0FE5" w:rsidP="00ED0FE5"/>
    <w:sectPr w:rsidR="00ED0FE5" w:rsidRPr="00ED0FE5" w:rsidSect="00B25EA1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331B7" w14:textId="77777777" w:rsidR="000D3A26" w:rsidRDefault="000D3A26" w:rsidP="006909BE">
      <w:r>
        <w:separator/>
      </w:r>
    </w:p>
  </w:endnote>
  <w:endnote w:type="continuationSeparator" w:id="0">
    <w:p w14:paraId="0941F4F5" w14:textId="77777777" w:rsidR="000D3A26" w:rsidRDefault="000D3A26" w:rsidP="00690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 New Roman (Основной текст">
    <w:altName w:val="Times New Roman"/>
    <w:charset w:val="00"/>
    <w:family w:val="roman"/>
    <w:pitch w:val="default"/>
  </w:font>
  <w:font w:name="Golos Text">
    <w:altName w:val="Calibri"/>
    <w:charset w:val="00"/>
    <w:family w:val="swiss"/>
    <w:pitch w:val="variable"/>
    <w:sig w:usb0="A000022F" w:usb1="100000EB" w:usb2="0000002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5D2C" w14:textId="77777777" w:rsidR="006909BE" w:rsidRDefault="006909B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B1B8E" w14:textId="77777777" w:rsidR="000D3A26" w:rsidRDefault="000D3A26" w:rsidP="006909BE">
      <w:r>
        <w:separator/>
      </w:r>
    </w:p>
  </w:footnote>
  <w:footnote w:type="continuationSeparator" w:id="0">
    <w:p w14:paraId="4192BF2A" w14:textId="77777777" w:rsidR="000D3A26" w:rsidRDefault="000D3A26" w:rsidP="006909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6CC"/>
    <w:rsid w:val="00031787"/>
    <w:rsid w:val="00054935"/>
    <w:rsid w:val="00055BF7"/>
    <w:rsid w:val="000618F2"/>
    <w:rsid w:val="000759C4"/>
    <w:rsid w:val="0009244B"/>
    <w:rsid w:val="000B2B95"/>
    <w:rsid w:val="000D351D"/>
    <w:rsid w:val="000D3A26"/>
    <w:rsid w:val="000F7F5F"/>
    <w:rsid w:val="001050EA"/>
    <w:rsid w:val="00117359"/>
    <w:rsid w:val="001737D4"/>
    <w:rsid w:val="00180062"/>
    <w:rsid w:val="001812E2"/>
    <w:rsid w:val="00192EC1"/>
    <w:rsid w:val="001D20FC"/>
    <w:rsid w:val="001E1E0D"/>
    <w:rsid w:val="00210206"/>
    <w:rsid w:val="00216F9D"/>
    <w:rsid w:val="00265EEA"/>
    <w:rsid w:val="00332CE0"/>
    <w:rsid w:val="00385690"/>
    <w:rsid w:val="003C06AD"/>
    <w:rsid w:val="00451BD5"/>
    <w:rsid w:val="004679BC"/>
    <w:rsid w:val="00513717"/>
    <w:rsid w:val="00545750"/>
    <w:rsid w:val="00571EBE"/>
    <w:rsid w:val="00587FE9"/>
    <w:rsid w:val="006260D2"/>
    <w:rsid w:val="006909BE"/>
    <w:rsid w:val="006E1F94"/>
    <w:rsid w:val="006E5D11"/>
    <w:rsid w:val="006F24BF"/>
    <w:rsid w:val="006F348B"/>
    <w:rsid w:val="00743597"/>
    <w:rsid w:val="0078368B"/>
    <w:rsid w:val="007F360A"/>
    <w:rsid w:val="00806B6B"/>
    <w:rsid w:val="008A7076"/>
    <w:rsid w:val="008D6E0E"/>
    <w:rsid w:val="0091416D"/>
    <w:rsid w:val="00935296"/>
    <w:rsid w:val="009359BD"/>
    <w:rsid w:val="00947A1A"/>
    <w:rsid w:val="009733D4"/>
    <w:rsid w:val="009C63F2"/>
    <w:rsid w:val="009F71C4"/>
    <w:rsid w:val="00A11312"/>
    <w:rsid w:val="00A604DE"/>
    <w:rsid w:val="00AB1101"/>
    <w:rsid w:val="00AD716C"/>
    <w:rsid w:val="00AE0E65"/>
    <w:rsid w:val="00B25EA1"/>
    <w:rsid w:val="00B43FF3"/>
    <w:rsid w:val="00B546CC"/>
    <w:rsid w:val="00B6020A"/>
    <w:rsid w:val="00B86D24"/>
    <w:rsid w:val="00BA6100"/>
    <w:rsid w:val="00BE1F97"/>
    <w:rsid w:val="00BF2F5B"/>
    <w:rsid w:val="00C35BD9"/>
    <w:rsid w:val="00CA70C9"/>
    <w:rsid w:val="00D87BBD"/>
    <w:rsid w:val="00DA36F6"/>
    <w:rsid w:val="00DD786E"/>
    <w:rsid w:val="00DF3134"/>
    <w:rsid w:val="00E37D2C"/>
    <w:rsid w:val="00ED0FE5"/>
    <w:rsid w:val="00EF2FB9"/>
    <w:rsid w:val="00F14443"/>
    <w:rsid w:val="00F81540"/>
    <w:rsid w:val="00FB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F2C16"/>
  <w15:chartTrackingRefBased/>
  <w15:docId w15:val="{61BC6D38-7D30-4CD9-A12C-5A2D1F6D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9C63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63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63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63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63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63F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63F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63F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63F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63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63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63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63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C63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C63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C63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C63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C63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C63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C63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63F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C63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C63F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C63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C63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C63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C63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C63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C63F2"/>
    <w:rPr>
      <w:b/>
      <w:bCs/>
      <w:smallCaps/>
      <w:color w:val="2F5496" w:themeColor="accent1" w:themeShade="BF"/>
      <w:spacing w:val="5"/>
    </w:rPr>
  </w:style>
  <w:style w:type="paragraph" w:customStyle="1" w:styleId="Author">
    <w:name w:val="Author"/>
    <w:basedOn w:val="a"/>
    <w:next w:val="Title1"/>
    <w:autoRedefine/>
    <w:qFormat/>
    <w:rsid w:val="00A604DE"/>
    <w:pPr>
      <w:adjustRightInd w:val="0"/>
      <w:snapToGrid w:val="0"/>
      <w:jc w:val="center"/>
    </w:pPr>
    <w:rPr>
      <w:rFonts w:ascii="Arial Black" w:hAnsi="Arial Black" w:cs="Times New Roman (Основной текст"/>
      <w:b/>
      <w:noProof/>
      <w:sz w:val="40"/>
      <w:szCs w:val="48"/>
    </w:rPr>
  </w:style>
  <w:style w:type="paragraph" w:customStyle="1" w:styleId="Title1">
    <w:name w:val="Title 1"/>
    <w:basedOn w:val="Author"/>
    <w:autoRedefine/>
    <w:qFormat/>
    <w:rsid w:val="00A604DE"/>
    <w:rPr>
      <w:caps/>
      <w:sz w:val="56"/>
      <w:szCs w:val="56"/>
    </w:rPr>
  </w:style>
  <w:style w:type="paragraph" w:customStyle="1" w:styleId="Line">
    <w:name w:val="Line"/>
    <w:basedOn w:val="a"/>
    <w:next w:val="Author"/>
    <w:autoRedefine/>
    <w:qFormat/>
    <w:rsid w:val="00DF3134"/>
    <w:pPr>
      <w:pBdr>
        <w:bottom w:val="single" w:sz="4" w:space="1" w:color="auto"/>
      </w:pBdr>
      <w:spacing w:after="240"/>
      <w:jc w:val="center"/>
    </w:pPr>
    <w:rPr>
      <w:rFonts w:ascii="Golos Text" w:hAnsi="Golos Text"/>
      <w:sz w:val="28"/>
      <w:lang w:val="en-US"/>
    </w:rPr>
  </w:style>
  <w:style w:type="paragraph" w:customStyle="1" w:styleId="TownYear">
    <w:name w:val="Town_Year"/>
    <w:basedOn w:val="Author"/>
    <w:autoRedefine/>
    <w:qFormat/>
    <w:rsid w:val="00EF2FB9"/>
    <w:pPr>
      <w:spacing w:before="9600" w:after="100" w:afterAutospacing="1"/>
    </w:pPr>
    <w:rPr>
      <w:sz w:val="24"/>
    </w:rPr>
  </w:style>
  <w:style w:type="paragraph" w:customStyle="1" w:styleId="Logo">
    <w:name w:val="Logo"/>
    <w:basedOn w:val="Author"/>
    <w:autoRedefine/>
    <w:qFormat/>
    <w:rsid w:val="004679BC"/>
    <w:pPr>
      <w:spacing w:after="1200"/>
    </w:pPr>
    <w:rPr>
      <w:lang w:val="en-US"/>
    </w:rPr>
  </w:style>
  <w:style w:type="table" w:styleId="ac">
    <w:name w:val="Table Grid"/>
    <w:basedOn w:val="a1"/>
    <w:uiPriority w:val="39"/>
    <w:rsid w:val="00332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6909B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909BE"/>
    <w:rPr>
      <w:rFonts w:eastAsiaTheme="minorEastAsia"/>
    </w:rPr>
  </w:style>
  <w:style w:type="paragraph" w:styleId="af">
    <w:name w:val="footer"/>
    <w:basedOn w:val="a"/>
    <w:link w:val="af0"/>
    <w:uiPriority w:val="99"/>
    <w:unhideWhenUsed/>
    <w:rsid w:val="006909B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909B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penl\OneDrive\Documents\&#1053;&#1072;&#1089;&#1090;&#1088;&#1072;&#1080;&#1074;&#1072;&#1077;&#1084;&#1099;&#1077;%20&#1096;&#1072;&#1073;&#1083;&#1086;&#1085;&#1099;%20Office\01_&#1096;&#1072;&#1073;&#1083;&#1086;&#1085;_&#1075;&#1086;&#1090;&#1086;&#1074;&#108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01_шаблон_готово</Template>
  <TotalTime>34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</dc:creator>
  <cp:keywords/>
  <dc:description/>
  <cp:lastModifiedBy>Добренко Наталья Викторовна</cp:lastModifiedBy>
  <cp:revision>7</cp:revision>
  <dcterms:created xsi:type="dcterms:W3CDTF">2026-01-28T20:53:00Z</dcterms:created>
  <dcterms:modified xsi:type="dcterms:W3CDTF">2026-02-12T09:01:00Z</dcterms:modified>
</cp:coreProperties>
</file>